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Agnes UPTON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Throwley</w:t>
      </w:r>
      <w:proofErr w:type="spellEnd"/>
      <w:r>
        <w:t>, Kent.</w:t>
      </w: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She made her Will.   (Plomer p.484)</w:t>
      </w: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20A0A" w:rsidRDefault="00420A0A" w:rsidP="00420A0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19 November 2017</w:t>
      </w:r>
    </w:p>
    <w:p w:rsidR="006B2F86" w:rsidRPr="00E71FC3" w:rsidRDefault="00420A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0A0A" w:rsidRDefault="00420A0A" w:rsidP="00E71FC3">
      <w:pPr>
        <w:spacing w:after="0" w:line="240" w:lineRule="auto"/>
      </w:pPr>
      <w:r>
        <w:separator/>
      </w:r>
    </w:p>
  </w:endnote>
  <w:endnote w:type="continuationSeparator" w:id="0">
    <w:p w:rsidR="00420A0A" w:rsidRDefault="00420A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0A0A" w:rsidRDefault="00420A0A" w:rsidP="00E71FC3">
      <w:pPr>
        <w:spacing w:after="0" w:line="240" w:lineRule="auto"/>
      </w:pPr>
      <w:r>
        <w:separator/>
      </w:r>
    </w:p>
  </w:footnote>
  <w:footnote w:type="continuationSeparator" w:id="0">
    <w:p w:rsidR="00420A0A" w:rsidRDefault="00420A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0A"/>
    <w:rsid w:val="001A7C09"/>
    <w:rsid w:val="00420A0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E0A89F-A09F-4A56-ACA3-028F7FA3C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2017-12-03T20:12:00Z</dcterms:created>
  <dcterms:modified xsi:type="dcterms:W3CDTF">2017-12-03T20:13:00Z</dcterms:modified>
</cp:coreProperties>
</file>